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B7488" w14:textId="77777777" w:rsidR="006D3F43" w:rsidRDefault="006D3F43" w:rsidP="006D3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WESTON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3C24B89" w14:textId="77777777" w:rsidR="006D3F43" w:rsidRDefault="006D3F43" w:rsidP="006D3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7FD8C791" w14:textId="77777777" w:rsidR="006D3F43" w:rsidRDefault="006D3F43" w:rsidP="006D3F43">
      <w:pPr>
        <w:rPr>
          <w:rFonts w:ascii="Times New Roman" w:hAnsi="Times New Roman" w:cs="Times New Roman"/>
        </w:rPr>
      </w:pPr>
    </w:p>
    <w:p w14:paraId="3A6D0F2B" w14:textId="77777777" w:rsidR="006D3F43" w:rsidRDefault="006D3F43" w:rsidP="006D3F43">
      <w:pPr>
        <w:rPr>
          <w:rFonts w:ascii="Times New Roman" w:hAnsi="Times New Roman" w:cs="Times New Roman"/>
        </w:rPr>
      </w:pPr>
    </w:p>
    <w:p w14:paraId="04EBCA74" w14:textId="77777777" w:rsidR="006D3F43" w:rsidRDefault="006D3F43" w:rsidP="006D3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Oxenbrigge</w:t>
      </w:r>
      <w:proofErr w:type="spellEnd"/>
      <w:r>
        <w:rPr>
          <w:rFonts w:ascii="Times New Roman" w:hAnsi="Times New Roman" w:cs="Times New Roman"/>
        </w:rPr>
        <w:t xml:space="preserve">, esquire(q.v.), brought a plaint of common </w:t>
      </w:r>
    </w:p>
    <w:p w14:paraId="64C271D8" w14:textId="77777777" w:rsidR="006D3F43" w:rsidRDefault="006D3F43" w:rsidP="006D3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recovery against William </w:t>
      </w:r>
      <w:proofErr w:type="spellStart"/>
      <w:r>
        <w:rPr>
          <w:rFonts w:ascii="Times New Roman" w:hAnsi="Times New Roman" w:cs="Times New Roman"/>
        </w:rPr>
        <w:t>Odynter</w:t>
      </w:r>
      <w:proofErr w:type="spellEnd"/>
      <w:r>
        <w:rPr>
          <w:rFonts w:ascii="Times New Roman" w:hAnsi="Times New Roman" w:cs="Times New Roman"/>
        </w:rPr>
        <w:t>(q.v.).</w:t>
      </w:r>
    </w:p>
    <w:p w14:paraId="12966408" w14:textId="77777777" w:rsidR="006D3F43" w:rsidRDefault="006D3F43" w:rsidP="006D3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884459" w14:textId="77777777" w:rsidR="006D3F43" w:rsidRDefault="006D3F43" w:rsidP="006D3F43">
      <w:pPr>
        <w:rPr>
          <w:rFonts w:ascii="Times New Roman" w:hAnsi="Times New Roman" w:cs="Times New Roman"/>
        </w:rPr>
      </w:pPr>
    </w:p>
    <w:p w14:paraId="3CB2E213" w14:textId="77777777" w:rsidR="006D3F43" w:rsidRDefault="006D3F43" w:rsidP="006D3F43">
      <w:pPr>
        <w:rPr>
          <w:rFonts w:ascii="Times New Roman" w:hAnsi="Times New Roman" w:cs="Times New Roman"/>
        </w:rPr>
      </w:pPr>
    </w:p>
    <w:p w14:paraId="3597C147" w14:textId="77777777" w:rsidR="006D3F43" w:rsidRDefault="006D3F43" w:rsidP="006D3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August 2018</w:t>
      </w:r>
    </w:p>
    <w:p w14:paraId="1B799602" w14:textId="77777777" w:rsidR="006B2F86" w:rsidRPr="00E71FC3" w:rsidRDefault="006D3F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B6548" w14:textId="77777777" w:rsidR="006D3F43" w:rsidRDefault="006D3F43" w:rsidP="00E71FC3">
      <w:r>
        <w:separator/>
      </w:r>
    </w:p>
  </w:endnote>
  <w:endnote w:type="continuationSeparator" w:id="0">
    <w:p w14:paraId="382D1B6D" w14:textId="77777777" w:rsidR="006D3F43" w:rsidRDefault="006D3F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E89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C9D4D" w14:textId="77777777" w:rsidR="006D3F43" w:rsidRDefault="006D3F43" w:rsidP="00E71FC3">
      <w:r>
        <w:separator/>
      </w:r>
    </w:p>
  </w:footnote>
  <w:footnote w:type="continuationSeparator" w:id="0">
    <w:p w14:paraId="43B1B054" w14:textId="77777777" w:rsidR="006D3F43" w:rsidRDefault="006D3F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43"/>
    <w:rsid w:val="001A7C09"/>
    <w:rsid w:val="00577BD5"/>
    <w:rsid w:val="00656CBA"/>
    <w:rsid w:val="006A1F77"/>
    <w:rsid w:val="006D3F4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42C41"/>
  <w15:chartTrackingRefBased/>
  <w15:docId w15:val="{6610B54C-F8F8-4CB8-927C-DD7CEC2D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F4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D3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2018-09-21T20:02:00Z</dcterms:created>
  <dcterms:modified xsi:type="dcterms:W3CDTF">2018-09-21T20:03:00Z</dcterms:modified>
</cp:coreProperties>
</file>